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8F667" w14:textId="77777777" w:rsidR="00F11B99" w:rsidRDefault="00F11B99" w:rsidP="00F11B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BLOGWYN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14:paraId="75818EC1" w14:textId="77777777" w:rsidR="00F11B99" w:rsidRDefault="00F11B99" w:rsidP="00F11B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Burgh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Norfolk.</w:t>
      </w:r>
    </w:p>
    <w:p w14:paraId="064E6AF1" w14:textId="77777777" w:rsidR="00F11B99" w:rsidRDefault="00F11B99" w:rsidP="00F11B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695787" w14:textId="77777777" w:rsidR="00F11B99" w:rsidRDefault="00F11B99" w:rsidP="00F11B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F7D75" w14:textId="77777777" w:rsidR="00F11B99" w:rsidRDefault="00F11B99" w:rsidP="00F11B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Nov.1465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lands in Upton,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Glynton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98CB9CF" w14:textId="77777777" w:rsidR="00F11B99" w:rsidRDefault="00F11B99" w:rsidP="00F11B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F(M) charter/1638)</w:t>
      </w:r>
    </w:p>
    <w:p w14:paraId="56C11EE7" w14:textId="77777777" w:rsidR="00F11B99" w:rsidRDefault="00F11B99" w:rsidP="00F11B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CB628D" w14:textId="77777777" w:rsidR="00F11B99" w:rsidRDefault="00F11B99" w:rsidP="00F11B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0A4E0" w14:textId="77777777" w:rsidR="00F11B99" w:rsidRDefault="00F11B99" w:rsidP="00F11B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2022</w:t>
      </w:r>
    </w:p>
    <w:p w14:paraId="5C37BCA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DFE7" w14:textId="77777777" w:rsidR="00F11B99" w:rsidRDefault="00F11B99" w:rsidP="009139A6">
      <w:r>
        <w:separator/>
      </w:r>
    </w:p>
  </w:endnote>
  <w:endnote w:type="continuationSeparator" w:id="0">
    <w:p w14:paraId="2645F8FF" w14:textId="77777777" w:rsidR="00F11B99" w:rsidRDefault="00F11B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41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E2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BA5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D3FD6" w14:textId="77777777" w:rsidR="00F11B99" w:rsidRDefault="00F11B99" w:rsidP="009139A6">
      <w:r>
        <w:separator/>
      </w:r>
    </w:p>
  </w:footnote>
  <w:footnote w:type="continuationSeparator" w:id="0">
    <w:p w14:paraId="173D30BD" w14:textId="77777777" w:rsidR="00F11B99" w:rsidRDefault="00F11B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4C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52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15A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9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11B9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AAF3C"/>
  <w15:chartTrackingRefBased/>
  <w15:docId w15:val="{87337CCB-19FE-4807-9B14-5FE6237B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2022-02-22T16:14:00Z</dcterms:created>
  <dcterms:modified xsi:type="dcterms:W3CDTF">2022-02-22T16:15:00Z</dcterms:modified>
</cp:coreProperties>
</file>